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475D6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PATEY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98980E3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Housekeeper of 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draper(q.v.).</w:t>
      </w:r>
    </w:p>
    <w:p w14:paraId="0B225EE8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</w:p>
    <w:p w14:paraId="409FA6F9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</w:p>
    <w:p w14:paraId="47D57D3E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>John bequeathed her 3s 4d.</w:t>
      </w:r>
    </w:p>
    <w:p w14:paraId="643284BE" w14:textId="77777777" w:rsidR="000C3DFD" w:rsidRDefault="000C3DFD" w:rsidP="000C3DF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011B6955" w14:textId="77777777" w:rsidR="000C3DFD" w:rsidRDefault="000C3DFD" w:rsidP="000C3DF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13A4A278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</w:p>
    <w:p w14:paraId="2DF99F1A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</w:p>
    <w:p w14:paraId="5C596EB0" w14:textId="77777777" w:rsidR="000C3DFD" w:rsidRDefault="000C3DFD" w:rsidP="000C3D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76B2F3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BB0EE" w14:textId="77777777" w:rsidR="000C3DFD" w:rsidRDefault="000C3DFD" w:rsidP="009139A6">
      <w:r>
        <w:separator/>
      </w:r>
    </w:p>
  </w:endnote>
  <w:endnote w:type="continuationSeparator" w:id="0">
    <w:p w14:paraId="078F4BCE" w14:textId="77777777" w:rsidR="000C3DFD" w:rsidRDefault="000C3D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FB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C1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FD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8F39" w14:textId="77777777" w:rsidR="000C3DFD" w:rsidRDefault="000C3DFD" w:rsidP="009139A6">
      <w:r>
        <w:separator/>
      </w:r>
    </w:p>
  </w:footnote>
  <w:footnote w:type="continuationSeparator" w:id="0">
    <w:p w14:paraId="0CA1A7CB" w14:textId="77777777" w:rsidR="000C3DFD" w:rsidRDefault="000C3D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36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9B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2D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FD"/>
    <w:rsid w:val="000666E0"/>
    <w:rsid w:val="000C3DF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CFA83"/>
  <w15:chartTrackingRefBased/>
  <w15:docId w15:val="{53A68828-385B-4A84-8D87-3334511A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2023-05-12T20:46:00Z</dcterms:created>
  <dcterms:modified xsi:type="dcterms:W3CDTF">2023-05-12T20:46:00Z</dcterms:modified>
</cp:coreProperties>
</file>